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F97F87" w:rsidP="00384E4B">
      <w:pPr>
        <w:rPr>
          <w:rFonts w:ascii="Arial" w:hAnsi="Arial" w:cs="Arial"/>
        </w:rPr>
      </w:pPr>
      <w:r w:rsidRPr="00F97F87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CF265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above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behind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below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between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down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east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go straight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GPS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highway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in front of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left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next to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north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place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right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south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street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turn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F265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F265B" w:rsidRPr="009C3DEB" w:rsidRDefault="00CF265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CF265B" w:rsidRPr="00CF265B" w:rsidRDefault="00CF265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F265B">
              <w:rPr>
                <w:rFonts w:ascii="Times New Roman" w:hAnsi="Times New Roman"/>
                <w:color w:val="000000"/>
              </w:rPr>
              <w:t>west</w:t>
            </w:r>
          </w:p>
        </w:tc>
        <w:tc>
          <w:tcPr>
            <w:tcW w:w="6693" w:type="dxa"/>
          </w:tcPr>
          <w:p w:rsidR="00CF265B" w:rsidRPr="009C3DEB" w:rsidRDefault="00CF265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65B" w:rsidRDefault="00CF265B" w:rsidP="00814CB4">
      <w:r>
        <w:separator/>
      </w:r>
    </w:p>
  </w:endnote>
  <w:endnote w:type="continuationSeparator" w:id="1">
    <w:p w:rsidR="00CF265B" w:rsidRDefault="00CF265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65B" w:rsidRDefault="00CF265B" w:rsidP="00814CB4">
      <w:r>
        <w:separator/>
      </w:r>
    </w:p>
  </w:footnote>
  <w:footnote w:type="continuationSeparator" w:id="1">
    <w:p w:rsidR="00CF265B" w:rsidRDefault="00CF265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CF265B">
      <w:rPr>
        <w:rFonts w:ascii="Times New Roman" w:hAnsi="Times New Roman"/>
        <w:color w:val="4F6228" w:themeColor="accent3" w:themeShade="80"/>
        <w:sz w:val="32"/>
        <w:szCs w:val="32"/>
      </w:rPr>
      <w:t>3 Places/Locations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E716D7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265B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16D7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97F87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1</TotalTime>
  <Pages>1</Pages>
  <Words>76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2</cp:revision>
  <cp:lastPrinted>2009-05-26T03:00:00Z</cp:lastPrinted>
  <dcterms:created xsi:type="dcterms:W3CDTF">2009-05-26T02:59:00Z</dcterms:created>
  <dcterms:modified xsi:type="dcterms:W3CDTF">2009-05-26T03:00:00Z</dcterms:modified>
</cp:coreProperties>
</file>